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79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779"/>
      </w:tblGrid>
      <w:tr w:rsidR="005D2794" w:rsidRPr="007D502B" w:rsidTr="00130D41">
        <w:trPr>
          <w:trHeight w:val="2418"/>
        </w:trPr>
        <w:tc>
          <w:tcPr>
            <w:tcW w:w="9779" w:type="dxa"/>
            <w:shd w:val="clear" w:color="auto" w:fill="auto"/>
            <w:vAlign w:val="center"/>
          </w:tcPr>
          <w:p w:rsidR="005D2794" w:rsidRPr="007D502B" w:rsidRDefault="00271788" w:rsidP="00344EAB">
            <w:pPr>
              <w:pStyle w:val="a3"/>
              <w:tabs>
                <w:tab w:val="left" w:pos="885"/>
                <w:tab w:val="center" w:pos="2283"/>
              </w:tabs>
              <w:jc w:val="center"/>
              <w:rPr>
                <w:b/>
                <w:bCs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743075" cy="1017905"/>
                  <wp:effectExtent l="0" t="0" r="9525" b="0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017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158F" w:rsidRPr="007F7714" w:rsidRDefault="005D2794" w:rsidP="00344EAB">
            <w:pPr>
              <w:keepNext/>
              <w:tabs>
                <w:tab w:val="left" w:pos="9639"/>
              </w:tabs>
              <w:spacing w:line="216" w:lineRule="auto"/>
              <w:jc w:val="center"/>
              <w:outlineLvl w:val="0"/>
              <w:rPr>
                <w:sz w:val="28"/>
                <w:szCs w:val="28"/>
              </w:rPr>
            </w:pPr>
            <w:r w:rsidRPr="007F7714">
              <w:rPr>
                <w:sz w:val="28"/>
                <w:szCs w:val="28"/>
              </w:rPr>
              <w:t xml:space="preserve">Государственное </w:t>
            </w:r>
            <w:r w:rsidR="007A2802" w:rsidRPr="007F7714">
              <w:rPr>
                <w:sz w:val="28"/>
                <w:szCs w:val="28"/>
              </w:rPr>
              <w:t>автономное</w:t>
            </w:r>
            <w:r w:rsidRPr="007F7714">
              <w:rPr>
                <w:sz w:val="28"/>
                <w:szCs w:val="28"/>
              </w:rPr>
              <w:t xml:space="preserve"> образовательное учреждение </w:t>
            </w:r>
          </w:p>
          <w:p w:rsidR="005D2794" w:rsidRPr="007F7714" w:rsidRDefault="005D2794" w:rsidP="00344EAB">
            <w:pPr>
              <w:keepNext/>
              <w:tabs>
                <w:tab w:val="left" w:pos="9639"/>
              </w:tabs>
              <w:spacing w:line="216" w:lineRule="auto"/>
              <w:jc w:val="center"/>
              <w:outlineLvl w:val="0"/>
              <w:rPr>
                <w:sz w:val="28"/>
                <w:szCs w:val="28"/>
              </w:rPr>
            </w:pPr>
            <w:r w:rsidRPr="007F7714">
              <w:rPr>
                <w:sz w:val="28"/>
                <w:szCs w:val="28"/>
              </w:rPr>
              <w:t xml:space="preserve">профессионального образования города Севастополя </w:t>
            </w:r>
          </w:p>
          <w:p w:rsidR="0029715D" w:rsidRPr="007F7714" w:rsidRDefault="005D2794" w:rsidP="00344EAB">
            <w:pPr>
              <w:keepNext/>
              <w:tabs>
                <w:tab w:val="left" w:pos="9639"/>
              </w:tabs>
              <w:spacing w:line="216" w:lineRule="auto"/>
              <w:jc w:val="center"/>
              <w:outlineLvl w:val="0"/>
              <w:rPr>
                <w:sz w:val="28"/>
                <w:szCs w:val="28"/>
              </w:rPr>
            </w:pPr>
            <w:r w:rsidRPr="007F7714">
              <w:rPr>
                <w:sz w:val="28"/>
                <w:szCs w:val="28"/>
              </w:rPr>
              <w:t>«</w:t>
            </w:r>
            <w:r w:rsidR="007A2802" w:rsidRPr="007F7714">
              <w:rPr>
                <w:sz w:val="28"/>
                <w:szCs w:val="28"/>
              </w:rPr>
              <w:t>Институт развития образования</w:t>
            </w:r>
            <w:r w:rsidRPr="007F7714">
              <w:rPr>
                <w:sz w:val="28"/>
                <w:szCs w:val="28"/>
              </w:rPr>
              <w:t>»</w:t>
            </w:r>
          </w:p>
          <w:p w:rsidR="005D2794" w:rsidRPr="007F7714" w:rsidRDefault="005D2794" w:rsidP="00344EAB">
            <w:pPr>
              <w:keepNext/>
              <w:tabs>
                <w:tab w:val="left" w:pos="9639"/>
              </w:tabs>
              <w:spacing w:line="216" w:lineRule="auto"/>
              <w:jc w:val="center"/>
              <w:outlineLvl w:val="0"/>
              <w:rPr>
                <w:sz w:val="28"/>
                <w:szCs w:val="28"/>
              </w:rPr>
            </w:pPr>
            <w:r w:rsidRPr="007F7714">
              <w:rPr>
                <w:sz w:val="28"/>
                <w:szCs w:val="28"/>
              </w:rPr>
              <w:t>(</w:t>
            </w:r>
            <w:r w:rsidR="007A2802" w:rsidRPr="007F7714">
              <w:rPr>
                <w:sz w:val="28"/>
                <w:szCs w:val="28"/>
              </w:rPr>
              <w:t>ГАОУ ПО ИРО)</w:t>
            </w:r>
          </w:p>
          <w:p w:rsidR="007F7714" w:rsidRDefault="0029715D" w:rsidP="007F7714">
            <w:pPr>
              <w:pStyle w:val="a3"/>
              <w:spacing w:line="216" w:lineRule="auto"/>
              <w:jc w:val="center"/>
            </w:pPr>
            <w:r>
              <w:rPr>
                <w:rFonts w:eastAsia="Calibri"/>
              </w:rPr>
              <w:t xml:space="preserve">ул. </w:t>
            </w:r>
            <w:r w:rsidR="005D2794" w:rsidRPr="007D502B">
              <w:rPr>
                <w:rFonts w:eastAsia="Calibri"/>
              </w:rPr>
              <w:t xml:space="preserve">Советская, </w:t>
            </w:r>
            <w:r>
              <w:t xml:space="preserve">д. </w:t>
            </w:r>
            <w:r w:rsidR="007A2802">
              <w:rPr>
                <w:rFonts w:eastAsia="Calibri"/>
              </w:rPr>
              <w:t>54</w:t>
            </w:r>
            <w:r w:rsidR="004739EF" w:rsidRPr="007D502B">
              <w:rPr>
                <w:rFonts w:eastAsia="Calibri"/>
              </w:rPr>
              <w:t>,</w:t>
            </w:r>
            <w:r>
              <w:t xml:space="preserve"> г.</w:t>
            </w:r>
            <w:r w:rsidR="005D2794" w:rsidRPr="007D502B">
              <w:t>Севастополь, 299011</w:t>
            </w:r>
            <w:r>
              <w:t xml:space="preserve">, </w:t>
            </w:r>
            <w:r w:rsidR="00F8158F" w:rsidRPr="007D502B">
              <w:t>телефон (8692) 54-</w:t>
            </w:r>
            <w:r w:rsidR="007A2802">
              <w:t>3</w:t>
            </w:r>
            <w:r w:rsidR="0095001B">
              <w:t>2</w:t>
            </w:r>
            <w:r w:rsidR="00F8158F" w:rsidRPr="007D502B">
              <w:t>-</w:t>
            </w:r>
            <w:r w:rsidR="0095001B">
              <w:t>7</w:t>
            </w:r>
            <w:r w:rsidR="007A2802">
              <w:t>0</w:t>
            </w:r>
            <w:r w:rsidR="00F8158F" w:rsidRPr="007D502B">
              <w:t>,</w:t>
            </w:r>
          </w:p>
          <w:p w:rsidR="007F7714" w:rsidRPr="00C73741" w:rsidRDefault="005D2794" w:rsidP="007F7714">
            <w:pPr>
              <w:pStyle w:val="a3"/>
              <w:spacing w:line="216" w:lineRule="auto"/>
              <w:jc w:val="center"/>
            </w:pPr>
            <w:r w:rsidRPr="007D502B">
              <w:rPr>
                <w:lang w:val="en-US"/>
              </w:rPr>
              <w:t>e</w:t>
            </w:r>
            <w:r w:rsidRPr="00C73741">
              <w:t>-</w:t>
            </w:r>
            <w:r w:rsidRPr="007D502B">
              <w:rPr>
                <w:lang w:val="en-US"/>
              </w:rPr>
              <w:t>mail</w:t>
            </w:r>
            <w:r w:rsidRPr="00C73741">
              <w:t>:</w:t>
            </w:r>
            <w:r w:rsidR="0095001B" w:rsidRPr="0095001B">
              <w:rPr>
                <w:lang w:val="en-US"/>
              </w:rPr>
              <w:t>iro</w:t>
            </w:r>
            <w:r w:rsidR="0095001B" w:rsidRPr="00C73741">
              <w:t>@</w:t>
            </w:r>
            <w:r w:rsidR="0095001B" w:rsidRPr="0095001B">
              <w:rPr>
                <w:lang w:val="en-US"/>
              </w:rPr>
              <w:t>sev</w:t>
            </w:r>
            <w:r w:rsidR="0095001B" w:rsidRPr="00C73741">
              <w:t>.</w:t>
            </w:r>
            <w:r w:rsidR="0095001B" w:rsidRPr="0095001B">
              <w:rPr>
                <w:lang w:val="en-US"/>
              </w:rPr>
              <w:t>gov</w:t>
            </w:r>
            <w:r w:rsidR="0095001B" w:rsidRPr="00C73741">
              <w:t>.</w:t>
            </w:r>
            <w:r w:rsidR="0095001B" w:rsidRPr="0095001B">
              <w:rPr>
                <w:lang w:val="en-US"/>
              </w:rPr>
              <w:t>ru</w:t>
            </w:r>
            <w:r w:rsidR="00F8158F" w:rsidRPr="00C73741">
              <w:t xml:space="preserve">, </w:t>
            </w:r>
            <w:hyperlink r:id="rId9" w:history="1">
              <w:r w:rsidR="0029715D" w:rsidRPr="007F7714">
                <w:rPr>
                  <w:rStyle w:val="a6"/>
                  <w:lang w:val="en-US"/>
                </w:rPr>
                <w:t>http</w:t>
              </w:r>
              <w:r w:rsidR="0029715D" w:rsidRPr="00C73741">
                <w:rPr>
                  <w:rStyle w:val="a6"/>
                </w:rPr>
                <w:t>://</w:t>
              </w:r>
              <w:r w:rsidR="0029715D" w:rsidRPr="007F7714">
                <w:rPr>
                  <w:rStyle w:val="a6"/>
                  <w:lang w:val="en-US"/>
                </w:rPr>
                <w:t>www</w:t>
              </w:r>
              <w:r w:rsidR="0029715D" w:rsidRPr="00C73741">
                <w:rPr>
                  <w:rStyle w:val="a6"/>
                </w:rPr>
                <w:t>.</w:t>
              </w:r>
              <w:r w:rsidR="0029715D" w:rsidRPr="007F7714">
                <w:rPr>
                  <w:rStyle w:val="a6"/>
                  <w:lang w:val="en-US"/>
                </w:rPr>
                <w:t>sev</w:t>
              </w:r>
              <w:r w:rsidR="0029715D" w:rsidRPr="00C73741">
                <w:rPr>
                  <w:rStyle w:val="a6"/>
                </w:rPr>
                <w:t>-</w:t>
              </w:r>
              <w:r w:rsidR="0029715D" w:rsidRPr="007F7714">
                <w:rPr>
                  <w:rStyle w:val="a6"/>
                  <w:lang w:val="en-US"/>
                </w:rPr>
                <w:t>centr</w:t>
              </w:r>
              <w:r w:rsidR="0029715D" w:rsidRPr="00C73741">
                <w:rPr>
                  <w:rStyle w:val="a6"/>
                </w:rPr>
                <w:t>.</w:t>
              </w:r>
              <w:r w:rsidR="0029715D" w:rsidRPr="007F7714">
                <w:rPr>
                  <w:rStyle w:val="a6"/>
                  <w:lang w:val="en-US"/>
                </w:rPr>
                <w:t>ru</w:t>
              </w:r>
            </w:hyperlink>
            <w:r w:rsidR="0029715D" w:rsidRPr="00C73741">
              <w:t xml:space="preserve">, </w:t>
            </w:r>
          </w:p>
          <w:p w:rsidR="007A2802" w:rsidRDefault="0029715D" w:rsidP="007F7714">
            <w:pPr>
              <w:pStyle w:val="a3"/>
              <w:pBdr>
                <w:bottom w:val="single" w:sz="12" w:space="1" w:color="auto"/>
              </w:pBdr>
              <w:spacing w:line="216" w:lineRule="auto"/>
              <w:jc w:val="center"/>
            </w:pPr>
            <w:r>
              <w:t>ОКПО</w:t>
            </w:r>
            <w:r w:rsidR="007F7714">
              <w:t>00412760</w:t>
            </w:r>
            <w:r>
              <w:t>, ОГРН</w:t>
            </w:r>
            <w:r w:rsidRPr="0029715D">
              <w:t xml:space="preserve"> 1169204051620</w:t>
            </w:r>
            <w:r>
              <w:t>, ИНН</w:t>
            </w:r>
            <w:r w:rsidR="00DD0B6B">
              <w:t>/КПП</w:t>
            </w:r>
            <w:r w:rsidR="007F7714">
              <w:t xml:space="preserve"> 9204559435</w:t>
            </w:r>
            <w:r w:rsidR="00DD0B6B">
              <w:t>/920401001</w:t>
            </w:r>
          </w:p>
          <w:p w:rsidR="007A2802" w:rsidRPr="007A2802" w:rsidRDefault="007A2802" w:rsidP="007A2802">
            <w:pPr>
              <w:spacing w:line="216" w:lineRule="auto"/>
              <w:jc w:val="center"/>
            </w:pPr>
          </w:p>
        </w:tc>
      </w:tr>
    </w:tbl>
    <w:p w:rsidR="00C30C4B" w:rsidRPr="007D502B" w:rsidRDefault="006858EE" w:rsidP="00130D41">
      <w:pPr>
        <w:pStyle w:val="a3"/>
        <w:ind w:left="-284"/>
      </w:pPr>
      <w:r>
        <w:t>___________________</w:t>
      </w:r>
      <w:r w:rsidR="00130D41">
        <w:t xml:space="preserve">№ </w:t>
      </w:r>
      <w:r>
        <w:t>_______________</w:t>
      </w:r>
    </w:p>
    <w:p w:rsidR="007D502B" w:rsidRPr="00D85FB2" w:rsidRDefault="00130D41" w:rsidP="00130D41">
      <w:pPr>
        <w:pStyle w:val="a3"/>
        <w:spacing w:before="100"/>
        <w:ind w:left="-284"/>
        <w:rPr>
          <w:sz w:val="26"/>
          <w:szCs w:val="26"/>
        </w:rPr>
      </w:pPr>
      <w:r>
        <w:t>На № _________</w:t>
      </w:r>
      <w:r w:rsidR="00C30C4B" w:rsidRPr="007D502B">
        <w:t>_____ от ______</w:t>
      </w:r>
      <w:r>
        <w:t>________</w:t>
      </w:r>
    </w:p>
    <w:p w:rsidR="00AA5DE1" w:rsidRPr="00D85FB2" w:rsidRDefault="00C73741" w:rsidP="00C73741">
      <w:pPr>
        <w:ind w:left="5529"/>
        <w:rPr>
          <w:sz w:val="26"/>
          <w:szCs w:val="26"/>
        </w:rPr>
      </w:pPr>
      <w:r w:rsidRPr="00D85FB2">
        <w:rPr>
          <w:sz w:val="26"/>
          <w:szCs w:val="26"/>
        </w:rPr>
        <w:t xml:space="preserve">Руководителям общеобразовательных организаций </w:t>
      </w:r>
    </w:p>
    <w:p w:rsidR="00AA5DE1" w:rsidRPr="00D85FB2" w:rsidRDefault="00AA5DE1" w:rsidP="00AA5DE1">
      <w:pPr>
        <w:jc w:val="center"/>
        <w:rPr>
          <w:sz w:val="26"/>
          <w:szCs w:val="26"/>
        </w:rPr>
      </w:pPr>
    </w:p>
    <w:p w:rsidR="00C73741" w:rsidRPr="00D85FB2" w:rsidRDefault="00C73741" w:rsidP="00D85FB2">
      <w:pPr>
        <w:jc w:val="center"/>
        <w:rPr>
          <w:sz w:val="26"/>
          <w:szCs w:val="26"/>
        </w:rPr>
      </w:pPr>
      <w:r w:rsidRPr="00D85FB2">
        <w:rPr>
          <w:sz w:val="26"/>
          <w:szCs w:val="26"/>
        </w:rPr>
        <w:t>Уважаемые директора!</w:t>
      </w:r>
    </w:p>
    <w:p w:rsidR="00003F64" w:rsidRPr="00D85FB2" w:rsidRDefault="00D85FB2" w:rsidP="00003F64">
      <w:pPr>
        <w:shd w:val="clear" w:color="auto" w:fill="FFFFFF"/>
        <w:ind w:firstLine="708"/>
        <w:jc w:val="both"/>
        <w:rPr>
          <w:color w:val="000000"/>
          <w:sz w:val="26"/>
          <w:szCs w:val="26"/>
          <w:lang w:eastAsia="ru-RU"/>
        </w:rPr>
      </w:pPr>
      <w:r>
        <w:rPr>
          <w:sz w:val="26"/>
          <w:szCs w:val="26"/>
        </w:rPr>
        <w:t>С</w:t>
      </w:r>
      <w:r w:rsidR="00003F64" w:rsidRPr="00D85FB2">
        <w:rPr>
          <w:sz w:val="26"/>
          <w:szCs w:val="26"/>
        </w:rPr>
        <w:t xml:space="preserve"> целью выполнения п.2.23 региональной «Дорожной карты»</w:t>
      </w:r>
      <w:r>
        <w:rPr>
          <w:sz w:val="26"/>
          <w:szCs w:val="26"/>
        </w:rPr>
        <w:t xml:space="preserve"> </w:t>
      </w:r>
      <w:r w:rsidR="00003F64" w:rsidRPr="00D85FB2">
        <w:rPr>
          <w:sz w:val="26"/>
          <w:szCs w:val="26"/>
        </w:rPr>
        <w:t>по реализации федерального проекта «500+» в городе Севастополе в 2021 году, утвержденной приказом Департамента образования и науки г. Севастополя № 875-П от 27.07.2021</w:t>
      </w:r>
      <w:r w:rsidR="00CA15F3" w:rsidRPr="00D85FB2">
        <w:rPr>
          <w:sz w:val="26"/>
          <w:szCs w:val="26"/>
        </w:rPr>
        <w:t>г.</w:t>
      </w:r>
      <w:r>
        <w:rPr>
          <w:sz w:val="26"/>
          <w:szCs w:val="26"/>
        </w:rPr>
        <w:t>,</w:t>
      </w:r>
      <w:r w:rsidR="00003F64" w:rsidRPr="00D85FB2">
        <w:rPr>
          <w:sz w:val="26"/>
          <w:szCs w:val="26"/>
        </w:rPr>
        <w:t xml:space="preserve">ГАОУ ПО «Институт развития образования» проводит </w:t>
      </w:r>
      <w:r w:rsidR="00C73741" w:rsidRPr="00D85FB2">
        <w:rPr>
          <w:sz w:val="26"/>
          <w:szCs w:val="26"/>
        </w:rPr>
        <w:t>диагностик</w:t>
      </w:r>
      <w:r w:rsidR="00003F64" w:rsidRPr="00D85FB2">
        <w:rPr>
          <w:sz w:val="26"/>
          <w:szCs w:val="26"/>
        </w:rPr>
        <w:t>у</w:t>
      </w:r>
      <w:r w:rsidR="00C73741" w:rsidRPr="00D85FB2">
        <w:rPr>
          <w:sz w:val="26"/>
          <w:szCs w:val="26"/>
        </w:rPr>
        <w:t xml:space="preserve"> компетенций </w:t>
      </w:r>
      <w:r w:rsidR="0083165C">
        <w:rPr>
          <w:sz w:val="26"/>
          <w:szCs w:val="26"/>
        </w:rPr>
        <w:t>учителей</w:t>
      </w:r>
      <w:r w:rsidR="00C73741" w:rsidRPr="00D85FB2">
        <w:rPr>
          <w:sz w:val="26"/>
          <w:szCs w:val="26"/>
        </w:rPr>
        <w:t xml:space="preserve"> образовательных организаций согласно трудовым функциям профессионального стандарта «Педагог»</w:t>
      </w:r>
      <w:r w:rsidR="00003F64" w:rsidRPr="00D85FB2">
        <w:rPr>
          <w:sz w:val="26"/>
          <w:szCs w:val="26"/>
        </w:rPr>
        <w:t xml:space="preserve">, </w:t>
      </w:r>
      <w:r w:rsidR="00C73741" w:rsidRPr="00D85FB2">
        <w:rPr>
          <w:color w:val="000000"/>
          <w:sz w:val="26"/>
          <w:szCs w:val="26"/>
          <w:lang w:eastAsia="ru-RU"/>
        </w:rPr>
        <w:t>утвержденного приказом Министерства труда и социальной защиты</w:t>
      </w:r>
      <w:r w:rsidRPr="00D85FB2">
        <w:rPr>
          <w:color w:val="000000"/>
          <w:sz w:val="26"/>
          <w:szCs w:val="26"/>
          <w:lang w:eastAsia="ru-RU"/>
        </w:rPr>
        <w:t xml:space="preserve"> </w:t>
      </w:r>
      <w:r w:rsidR="00C73741" w:rsidRPr="00D85FB2">
        <w:rPr>
          <w:color w:val="000000"/>
          <w:sz w:val="26"/>
          <w:szCs w:val="26"/>
          <w:lang w:eastAsia="ru-RU"/>
        </w:rPr>
        <w:t>Российской Федерации</w:t>
      </w:r>
      <w:r w:rsidR="0083165C">
        <w:rPr>
          <w:color w:val="000000"/>
          <w:sz w:val="26"/>
          <w:szCs w:val="26"/>
          <w:lang w:eastAsia="ru-RU"/>
        </w:rPr>
        <w:t xml:space="preserve"> </w:t>
      </w:r>
      <w:r w:rsidR="00C73741" w:rsidRPr="00D85FB2">
        <w:rPr>
          <w:color w:val="000000"/>
          <w:sz w:val="26"/>
          <w:szCs w:val="26"/>
          <w:lang w:eastAsia="ru-RU"/>
        </w:rPr>
        <w:t>от «8» октября 2013г. № 544н</w:t>
      </w:r>
      <w:r w:rsidR="00003F64" w:rsidRPr="00D85FB2">
        <w:rPr>
          <w:color w:val="000000"/>
          <w:sz w:val="26"/>
          <w:szCs w:val="26"/>
          <w:lang w:eastAsia="ru-RU"/>
        </w:rPr>
        <w:t>.</w:t>
      </w:r>
    </w:p>
    <w:p w:rsidR="00003F64" w:rsidRPr="00D85FB2" w:rsidRDefault="00003F64" w:rsidP="00003F64">
      <w:pPr>
        <w:ind w:firstLine="708"/>
        <w:jc w:val="both"/>
        <w:rPr>
          <w:sz w:val="26"/>
          <w:szCs w:val="26"/>
        </w:rPr>
      </w:pPr>
    </w:p>
    <w:p w:rsidR="00C73741" w:rsidRPr="00D85FB2" w:rsidRDefault="00C73741" w:rsidP="00003F64">
      <w:pPr>
        <w:ind w:firstLine="708"/>
        <w:jc w:val="both"/>
        <w:rPr>
          <w:sz w:val="26"/>
          <w:szCs w:val="26"/>
        </w:rPr>
      </w:pPr>
      <w:r w:rsidRPr="00D85FB2">
        <w:rPr>
          <w:sz w:val="26"/>
          <w:szCs w:val="26"/>
        </w:rPr>
        <w:t xml:space="preserve">Для участия в диагностике </w:t>
      </w:r>
      <w:r w:rsidR="0083165C">
        <w:rPr>
          <w:sz w:val="26"/>
          <w:szCs w:val="26"/>
        </w:rPr>
        <w:t>учителю</w:t>
      </w:r>
      <w:r w:rsidR="00D85FB2">
        <w:rPr>
          <w:sz w:val="26"/>
          <w:szCs w:val="26"/>
        </w:rPr>
        <w:t xml:space="preserve"> </w:t>
      </w:r>
      <w:r w:rsidRPr="00D85FB2">
        <w:rPr>
          <w:sz w:val="26"/>
          <w:szCs w:val="26"/>
        </w:rPr>
        <w:t xml:space="preserve">необходимо </w:t>
      </w:r>
      <w:r w:rsidR="00D85FB2" w:rsidRPr="00D85FB2">
        <w:rPr>
          <w:sz w:val="26"/>
          <w:szCs w:val="26"/>
        </w:rPr>
        <w:t>д</w:t>
      </w:r>
      <w:r w:rsidR="00D85FB2">
        <w:rPr>
          <w:sz w:val="26"/>
          <w:szCs w:val="26"/>
        </w:rPr>
        <w:t>о 22</w:t>
      </w:r>
      <w:r w:rsidR="00D85FB2" w:rsidRPr="00D85FB2">
        <w:rPr>
          <w:sz w:val="26"/>
          <w:szCs w:val="26"/>
        </w:rPr>
        <w:t>.09.2021 года пройти по ссылкам и произвест</w:t>
      </w:r>
      <w:r w:rsidR="00D85FB2">
        <w:rPr>
          <w:sz w:val="26"/>
          <w:szCs w:val="26"/>
        </w:rPr>
        <w:t>и самооценку своих компетенций</w:t>
      </w:r>
      <w:r w:rsidR="00D85FB2" w:rsidRPr="00D85FB2">
        <w:rPr>
          <w:sz w:val="26"/>
          <w:szCs w:val="26"/>
        </w:rPr>
        <w:t>:</w:t>
      </w:r>
    </w:p>
    <w:p w:rsidR="00C73741" w:rsidRPr="00D85FB2" w:rsidRDefault="00C73741" w:rsidP="00CB3877">
      <w:pPr>
        <w:pStyle w:val="ab"/>
        <w:numPr>
          <w:ilvl w:val="0"/>
          <w:numId w:val="8"/>
        </w:numPr>
        <w:rPr>
          <w:sz w:val="26"/>
          <w:szCs w:val="26"/>
        </w:rPr>
      </w:pPr>
      <w:r w:rsidRPr="00D85FB2">
        <w:rPr>
          <w:sz w:val="26"/>
          <w:szCs w:val="26"/>
        </w:rPr>
        <w:t>Трудовая функция «Обучение»</w:t>
      </w:r>
      <w:r w:rsidR="00CB3877" w:rsidRPr="00D85FB2">
        <w:rPr>
          <w:sz w:val="26"/>
          <w:szCs w:val="26"/>
        </w:rPr>
        <w:t xml:space="preserve"> </w:t>
      </w:r>
      <w:hyperlink r:id="rId10" w:tgtFrame="_blank" w:history="1">
        <w:r w:rsidR="00CB3877" w:rsidRPr="00D85FB2">
          <w:rPr>
            <w:rStyle w:val="a6"/>
            <w:color w:val="005BD1"/>
            <w:sz w:val="26"/>
            <w:szCs w:val="26"/>
            <w:shd w:val="clear" w:color="auto" w:fill="FFFFFF"/>
          </w:rPr>
          <w:t>https://docs.google.com/forms/d/e/1FAIpQLSeqgJurm_4FR-HT4MEjpuzB3O9mClwQJt12x_l6Qy1UlYH-Rw/viewform?usp=sf_link</w:t>
        </w:r>
      </w:hyperlink>
    </w:p>
    <w:p w:rsidR="00C73741" w:rsidRPr="00D85FB2" w:rsidRDefault="00C73741" w:rsidP="00CB3877">
      <w:pPr>
        <w:pStyle w:val="ab"/>
        <w:numPr>
          <w:ilvl w:val="0"/>
          <w:numId w:val="8"/>
        </w:numPr>
        <w:rPr>
          <w:sz w:val="26"/>
          <w:szCs w:val="26"/>
        </w:rPr>
      </w:pPr>
      <w:r w:rsidRPr="00D85FB2">
        <w:rPr>
          <w:sz w:val="26"/>
          <w:szCs w:val="26"/>
        </w:rPr>
        <w:t>Трудовая функция «Воспитательная деятельность»</w:t>
      </w:r>
      <w:r w:rsidR="00CB3877" w:rsidRPr="00D85FB2">
        <w:rPr>
          <w:sz w:val="26"/>
          <w:szCs w:val="26"/>
        </w:rPr>
        <w:t xml:space="preserve"> </w:t>
      </w:r>
      <w:r w:rsidR="00CB3877" w:rsidRPr="00D85FB2">
        <w:rPr>
          <w:sz w:val="26"/>
          <w:szCs w:val="26"/>
        </w:rPr>
        <w:br/>
      </w:r>
      <w:r w:rsidR="00CB3877" w:rsidRPr="00D85FB2">
        <w:rPr>
          <w:color w:val="005BD1"/>
          <w:sz w:val="26"/>
          <w:szCs w:val="26"/>
          <w:u w:val="single"/>
          <w:shd w:val="clear" w:color="auto" w:fill="FFFFFF"/>
        </w:rPr>
        <w:t>https://docs.google.com/forms/d/e/1FAIpQLSeeIS74qrRGS-s-946jK5B9REA66wKqESN5FohWxXJr8vRI-g/viewform?usp=sf_link</w:t>
      </w:r>
    </w:p>
    <w:p w:rsidR="00C73741" w:rsidRPr="00D85FB2" w:rsidRDefault="00C73741" w:rsidP="00CB3877">
      <w:pPr>
        <w:pStyle w:val="ab"/>
        <w:numPr>
          <w:ilvl w:val="0"/>
          <w:numId w:val="8"/>
        </w:numPr>
        <w:rPr>
          <w:sz w:val="26"/>
          <w:szCs w:val="26"/>
        </w:rPr>
      </w:pPr>
      <w:r w:rsidRPr="00D85FB2">
        <w:rPr>
          <w:sz w:val="26"/>
          <w:szCs w:val="26"/>
        </w:rPr>
        <w:t>Трудовая функция «Развивающая деятельность»</w:t>
      </w:r>
      <w:r w:rsidR="00CB3877" w:rsidRPr="00D85FB2">
        <w:rPr>
          <w:sz w:val="26"/>
          <w:szCs w:val="26"/>
        </w:rPr>
        <w:t xml:space="preserve">  </w:t>
      </w:r>
      <w:hyperlink r:id="rId11" w:tgtFrame="_blank" w:history="1">
        <w:r w:rsidR="00CB3877" w:rsidRPr="00D85FB2">
          <w:rPr>
            <w:rStyle w:val="a6"/>
            <w:color w:val="005BD1"/>
            <w:sz w:val="26"/>
            <w:szCs w:val="26"/>
            <w:shd w:val="clear" w:color="auto" w:fill="FFFFFF"/>
          </w:rPr>
          <w:t>https://docs.google.com/forms/d/e/1FAIpQLSfwpZ-qZlHt6x4Wg5-jo5WfAVLai2tgHxmFa8Qh7AMobwgYxA/viewform?usp=sf_link</w:t>
        </w:r>
      </w:hyperlink>
    </w:p>
    <w:p w:rsidR="00C73741" w:rsidRPr="00D85FB2" w:rsidRDefault="00C73741" w:rsidP="00C73741">
      <w:pPr>
        <w:pStyle w:val="ab"/>
        <w:ind w:left="1068"/>
        <w:jc w:val="both"/>
        <w:rPr>
          <w:sz w:val="26"/>
          <w:szCs w:val="26"/>
        </w:rPr>
      </w:pPr>
    </w:p>
    <w:p w:rsidR="00D71847" w:rsidRPr="00D85FB2" w:rsidRDefault="00D71847" w:rsidP="00DB742E">
      <w:pPr>
        <w:rPr>
          <w:sz w:val="26"/>
          <w:szCs w:val="26"/>
        </w:rPr>
      </w:pPr>
    </w:p>
    <w:p w:rsidR="00DB742E" w:rsidRPr="00D85FB2" w:rsidRDefault="006858EE" w:rsidP="00DB742E">
      <w:pPr>
        <w:rPr>
          <w:sz w:val="26"/>
          <w:szCs w:val="26"/>
        </w:rPr>
      </w:pPr>
      <w:r w:rsidRPr="00D85FB2">
        <w:rPr>
          <w:sz w:val="26"/>
          <w:szCs w:val="26"/>
        </w:rPr>
        <w:t xml:space="preserve">Директор </w:t>
      </w:r>
      <w:r w:rsidRPr="00D85FB2">
        <w:rPr>
          <w:sz w:val="26"/>
          <w:szCs w:val="26"/>
        </w:rPr>
        <w:tab/>
      </w:r>
      <w:r w:rsidRPr="00D85FB2">
        <w:rPr>
          <w:sz w:val="26"/>
          <w:szCs w:val="26"/>
        </w:rPr>
        <w:tab/>
      </w:r>
      <w:r w:rsidRPr="00D85FB2">
        <w:rPr>
          <w:sz w:val="26"/>
          <w:szCs w:val="26"/>
        </w:rPr>
        <w:tab/>
      </w:r>
      <w:r w:rsidRPr="00D85FB2">
        <w:rPr>
          <w:sz w:val="26"/>
          <w:szCs w:val="26"/>
        </w:rPr>
        <w:tab/>
      </w:r>
      <w:r w:rsidRPr="00D85FB2">
        <w:rPr>
          <w:sz w:val="26"/>
          <w:szCs w:val="26"/>
        </w:rPr>
        <w:tab/>
      </w:r>
      <w:r w:rsidRPr="00D85FB2">
        <w:rPr>
          <w:sz w:val="26"/>
          <w:szCs w:val="26"/>
        </w:rPr>
        <w:tab/>
      </w:r>
      <w:r w:rsidRPr="00D85FB2">
        <w:rPr>
          <w:sz w:val="26"/>
          <w:szCs w:val="26"/>
        </w:rPr>
        <w:tab/>
      </w:r>
      <w:r w:rsidRPr="00D85FB2">
        <w:rPr>
          <w:sz w:val="26"/>
          <w:szCs w:val="26"/>
        </w:rPr>
        <w:tab/>
      </w:r>
      <w:r w:rsidRPr="00D85FB2">
        <w:rPr>
          <w:sz w:val="26"/>
          <w:szCs w:val="26"/>
        </w:rPr>
        <w:tab/>
        <w:t xml:space="preserve">        И.А. Гетманская</w:t>
      </w:r>
    </w:p>
    <w:p w:rsidR="000527B2" w:rsidRPr="00D85FB2" w:rsidRDefault="000527B2" w:rsidP="00DB742E">
      <w:pPr>
        <w:rPr>
          <w:sz w:val="26"/>
          <w:szCs w:val="26"/>
        </w:rPr>
      </w:pPr>
    </w:p>
    <w:p w:rsidR="000527B2" w:rsidRDefault="000527B2" w:rsidP="00DB742E">
      <w:pPr>
        <w:rPr>
          <w:sz w:val="22"/>
          <w:szCs w:val="22"/>
        </w:rPr>
      </w:pPr>
    </w:p>
    <w:p w:rsidR="000527B2" w:rsidRDefault="000527B2" w:rsidP="00DB742E">
      <w:pPr>
        <w:rPr>
          <w:sz w:val="22"/>
          <w:szCs w:val="22"/>
        </w:rPr>
      </w:pPr>
    </w:p>
    <w:p w:rsidR="00DB742E" w:rsidRPr="00526A23" w:rsidRDefault="00C73741" w:rsidP="00DB742E">
      <w:pPr>
        <w:rPr>
          <w:sz w:val="22"/>
          <w:szCs w:val="22"/>
        </w:rPr>
      </w:pPr>
      <w:r>
        <w:rPr>
          <w:sz w:val="22"/>
          <w:szCs w:val="22"/>
        </w:rPr>
        <w:t>Горпинич Татьяна Анатольевна</w:t>
      </w:r>
    </w:p>
    <w:p w:rsidR="00DB742E" w:rsidRDefault="00C73741" w:rsidP="00DB742E">
      <w:pPr>
        <w:rPr>
          <w:sz w:val="22"/>
          <w:szCs w:val="22"/>
        </w:rPr>
      </w:pPr>
      <w:r>
        <w:rPr>
          <w:sz w:val="22"/>
          <w:szCs w:val="22"/>
        </w:rPr>
        <w:t>+7- (978)-066-94-74</w:t>
      </w:r>
    </w:p>
    <w:p w:rsidR="00562C25" w:rsidRDefault="00562C25">
      <w:pPr>
        <w:suppressAutoHyphens w:val="0"/>
        <w:spacing w:after="200" w:line="276" w:lineRule="auto"/>
      </w:pPr>
    </w:p>
    <w:sectPr w:rsidR="00562C25" w:rsidSect="00DB742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897" w:rsidRDefault="00825897" w:rsidP="00526A23">
      <w:r>
        <w:separator/>
      </w:r>
    </w:p>
  </w:endnote>
  <w:endnote w:type="continuationSeparator" w:id="1">
    <w:p w:rsidR="00825897" w:rsidRDefault="00825897" w:rsidP="00526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897" w:rsidRDefault="00825897" w:rsidP="00526A23">
      <w:r>
        <w:separator/>
      </w:r>
    </w:p>
  </w:footnote>
  <w:footnote w:type="continuationSeparator" w:id="1">
    <w:p w:rsidR="00825897" w:rsidRDefault="00825897" w:rsidP="00526A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7E92"/>
    <w:multiLevelType w:val="hybridMultilevel"/>
    <w:tmpl w:val="71CE73D4"/>
    <w:lvl w:ilvl="0" w:tplc="C46CEA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209BA"/>
    <w:multiLevelType w:val="hybridMultilevel"/>
    <w:tmpl w:val="E3D05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C70F7"/>
    <w:multiLevelType w:val="hybridMultilevel"/>
    <w:tmpl w:val="70C0D058"/>
    <w:lvl w:ilvl="0" w:tplc="9B9076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8E64A91"/>
    <w:multiLevelType w:val="hybridMultilevel"/>
    <w:tmpl w:val="96AE1086"/>
    <w:lvl w:ilvl="0" w:tplc="18C6C5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C0D04B2"/>
    <w:multiLevelType w:val="hybridMultilevel"/>
    <w:tmpl w:val="BAEEB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C38F7"/>
    <w:multiLevelType w:val="hybridMultilevel"/>
    <w:tmpl w:val="538EE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A628CC"/>
    <w:multiLevelType w:val="hybridMultilevel"/>
    <w:tmpl w:val="E57A0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E81D90"/>
    <w:multiLevelType w:val="hybridMultilevel"/>
    <w:tmpl w:val="228CB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5048"/>
    <w:rsid w:val="00003F64"/>
    <w:rsid w:val="000369AC"/>
    <w:rsid w:val="000527B2"/>
    <w:rsid w:val="00087718"/>
    <w:rsid w:val="000A641A"/>
    <w:rsid w:val="000B38F9"/>
    <w:rsid w:val="00112B32"/>
    <w:rsid w:val="00130D41"/>
    <w:rsid w:val="00131811"/>
    <w:rsid w:val="001E384F"/>
    <w:rsid w:val="00212259"/>
    <w:rsid w:val="00244D58"/>
    <w:rsid w:val="00271788"/>
    <w:rsid w:val="0029715D"/>
    <w:rsid w:val="00313C06"/>
    <w:rsid w:val="00332B41"/>
    <w:rsid w:val="00344EAB"/>
    <w:rsid w:val="00362C64"/>
    <w:rsid w:val="00373DB6"/>
    <w:rsid w:val="00411030"/>
    <w:rsid w:val="00420816"/>
    <w:rsid w:val="00436336"/>
    <w:rsid w:val="004739EF"/>
    <w:rsid w:val="0047644C"/>
    <w:rsid w:val="004D0DC2"/>
    <w:rsid w:val="004D269E"/>
    <w:rsid w:val="004D60F5"/>
    <w:rsid w:val="004E0676"/>
    <w:rsid w:val="00526A23"/>
    <w:rsid w:val="00537667"/>
    <w:rsid w:val="00557F93"/>
    <w:rsid w:val="00562C25"/>
    <w:rsid w:val="00590DB4"/>
    <w:rsid w:val="005B4247"/>
    <w:rsid w:val="005C68A2"/>
    <w:rsid w:val="005D2794"/>
    <w:rsid w:val="005E49D7"/>
    <w:rsid w:val="00671D02"/>
    <w:rsid w:val="006858EE"/>
    <w:rsid w:val="006A153E"/>
    <w:rsid w:val="006A7AD0"/>
    <w:rsid w:val="006C56D4"/>
    <w:rsid w:val="006D3A40"/>
    <w:rsid w:val="0075395B"/>
    <w:rsid w:val="00772E19"/>
    <w:rsid w:val="007A2802"/>
    <w:rsid w:val="007C208D"/>
    <w:rsid w:val="007C567F"/>
    <w:rsid w:val="007D502B"/>
    <w:rsid w:val="007E7596"/>
    <w:rsid w:val="007F7714"/>
    <w:rsid w:val="00802906"/>
    <w:rsid w:val="00806E5D"/>
    <w:rsid w:val="0081046A"/>
    <w:rsid w:val="008142C1"/>
    <w:rsid w:val="00815DDC"/>
    <w:rsid w:val="00825897"/>
    <w:rsid w:val="0083165C"/>
    <w:rsid w:val="0084684E"/>
    <w:rsid w:val="00856BFE"/>
    <w:rsid w:val="0086206B"/>
    <w:rsid w:val="00865681"/>
    <w:rsid w:val="00893B30"/>
    <w:rsid w:val="008D052D"/>
    <w:rsid w:val="008E029D"/>
    <w:rsid w:val="008E1745"/>
    <w:rsid w:val="008E33A7"/>
    <w:rsid w:val="00933291"/>
    <w:rsid w:val="009436F9"/>
    <w:rsid w:val="0095001B"/>
    <w:rsid w:val="009753D4"/>
    <w:rsid w:val="00985AF0"/>
    <w:rsid w:val="009A68DE"/>
    <w:rsid w:val="009C7BC6"/>
    <w:rsid w:val="00A3275A"/>
    <w:rsid w:val="00A47B1A"/>
    <w:rsid w:val="00A55C22"/>
    <w:rsid w:val="00A5711F"/>
    <w:rsid w:val="00A83A5C"/>
    <w:rsid w:val="00A9110D"/>
    <w:rsid w:val="00AA5DE1"/>
    <w:rsid w:val="00AB50BE"/>
    <w:rsid w:val="00AE3CA5"/>
    <w:rsid w:val="00B350A6"/>
    <w:rsid w:val="00B551D7"/>
    <w:rsid w:val="00B557CE"/>
    <w:rsid w:val="00B900A0"/>
    <w:rsid w:val="00B90CAA"/>
    <w:rsid w:val="00B91C71"/>
    <w:rsid w:val="00BB48E3"/>
    <w:rsid w:val="00BC289E"/>
    <w:rsid w:val="00BD37D1"/>
    <w:rsid w:val="00C3083B"/>
    <w:rsid w:val="00C30C4B"/>
    <w:rsid w:val="00C317B7"/>
    <w:rsid w:val="00C73741"/>
    <w:rsid w:val="00CA15F3"/>
    <w:rsid w:val="00CB3877"/>
    <w:rsid w:val="00D71847"/>
    <w:rsid w:val="00D741C4"/>
    <w:rsid w:val="00D85FB2"/>
    <w:rsid w:val="00DB742E"/>
    <w:rsid w:val="00DC71F6"/>
    <w:rsid w:val="00DD0B6B"/>
    <w:rsid w:val="00DD11C7"/>
    <w:rsid w:val="00DD53B1"/>
    <w:rsid w:val="00E45397"/>
    <w:rsid w:val="00E7094B"/>
    <w:rsid w:val="00E71CAA"/>
    <w:rsid w:val="00EB1969"/>
    <w:rsid w:val="00F45048"/>
    <w:rsid w:val="00F75078"/>
    <w:rsid w:val="00F8158F"/>
    <w:rsid w:val="00FD3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5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06E5D"/>
    <w:pPr>
      <w:keepNext/>
      <w:suppressAutoHyphens w:val="0"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06E5D"/>
    <w:pPr>
      <w:keepNext/>
      <w:suppressAutoHyphens w:val="0"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06E5D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link w:val="40"/>
    <w:uiPriority w:val="9"/>
    <w:qFormat/>
    <w:rsid w:val="00806E5D"/>
    <w:pPr>
      <w:suppressAutoHyphens w:val="0"/>
      <w:spacing w:before="100" w:beforeAutospacing="1" w:after="100" w:afterAutospacing="1"/>
      <w:outlineLvl w:val="3"/>
    </w:pPr>
    <w:rPr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E7596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7E75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7596"/>
    <w:rPr>
      <w:rFonts w:ascii="Tahoma" w:eastAsia="Times New Roman" w:hAnsi="Tahoma" w:cs="Tahoma"/>
      <w:sz w:val="16"/>
      <w:szCs w:val="16"/>
      <w:lang w:eastAsia="ar-SA"/>
    </w:rPr>
  </w:style>
  <w:style w:type="character" w:styleId="a6">
    <w:name w:val="Hyperlink"/>
    <w:rsid w:val="009C7BC6"/>
    <w:rPr>
      <w:color w:val="0000FF"/>
      <w:u w:val="single"/>
    </w:rPr>
  </w:style>
  <w:style w:type="paragraph" w:styleId="a7">
    <w:name w:val="Document Map"/>
    <w:basedOn w:val="a"/>
    <w:link w:val="a8"/>
    <w:semiHidden/>
    <w:rsid w:val="00C30C4B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ru-RU"/>
    </w:rPr>
  </w:style>
  <w:style w:type="character" w:customStyle="1" w:styleId="a8">
    <w:name w:val="Схема документа Знак"/>
    <w:basedOn w:val="a0"/>
    <w:link w:val="a7"/>
    <w:semiHidden/>
    <w:rsid w:val="00C30C4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styleId="a9">
    <w:name w:val="Table Grid"/>
    <w:basedOn w:val="a1"/>
    <w:uiPriority w:val="39"/>
    <w:rsid w:val="009A6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rsid w:val="007C567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b">
    <w:name w:val="List Paragraph"/>
    <w:basedOn w:val="a"/>
    <w:uiPriority w:val="34"/>
    <w:qFormat/>
    <w:rsid w:val="00B90CAA"/>
    <w:pPr>
      <w:ind w:left="720"/>
      <w:contextualSpacing/>
    </w:pPr>
  </w:style>
  <w:style w:type="character" w:customStyle="1" w:styleId="21">
    <w:name w:val="Основной текст (2)_"/>
    <w:basedOn w:val="a0"/>
    <w:rsid w:val="00344E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344EA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"/>
    <w:basedOn w:val="21"/>
    <w:rsid w:val="00344E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344E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1"/>
    <w:rsid w:val="00344E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5pt40">
    <w:name w:val="Основной текст (2) + 5;5 pt;Масштаб 40%"/>
    <w:basedOn w:val="21"/>
    <w:rsid w:val="00344E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40"/>
      <w:position w:val="0"/>
      <w:sz w:val="11"/>
      <w:szCs w:val="11"/>
      <w:u w:val="none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344EAB"/>
    <w:pPr>
      <w:widowControl w:val="0"/>
      <w:shd w:val="clear" w:color="auto" w:fill="FFFFFF"/>
      <w:suppressAutoHyphens w:val="0"/>
      <w:spacing w:before="300" w:after="300" w:line="310" w:lineRule="exact"/>
      <w:jc w:val="center"/>
    </w:pPr>
    <w:rPr>
      <w:b/>
      <w:bCs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rsid w:val="00806E5D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806E5D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806E5D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06E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806E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Неразрешенное упоминание1"/>
    <w:uiPriority w:val="99"/>
    <w:semiHidden/>
    <w:unhideWhenUsed/>
    <w:rsid w:val="00806E5D"/>
    <w:rPr>
      <w:color w:val="605E5C"/>
      <w:shd w:val="clear" w:color="auto" w:fill="E1DFDD"/>
    </w:rPr>
  </w:style>
  <w:style w:type="character" w:styleId="ac">
    <w:name w:val="Strong"/>
    <w:uiPriority w:val="22"/>
    <w:qFormat/>
    <w:rsid w:val="00806E5D"/>
    <w:rPr>
      <w:b/>
      <w:bCs/>
    </w:rPr>
  </w:style>
  <w:style w:type="character" w:styleId="ad">
    <w:name w:val="FollowedHyperlink"/>
    <w:rsid w:val="00806E5D"/>
    <w:rPr>
      <w:color w:val="954F72"/>
      <w:u w:val="single"/>
    </w:rPr>
  </w:style>
  <w:style w:type="paragraph" w:customStyle="1" w:styleId="site-title">
    <w:name w:val="site-title"/>
    <w:basedOn w:val="a"/>
    <w:rsid w:val="00806E5D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e">
    <w:name w:val="Emphasis"/>
    <w:uiPriority w:val="20"/>
    <w:qFormat/>
    <w:rsid w:val="00806E5D"/>
    <w:rPr>
      <w:i/>
      <w:iCs/>
    </w:rPr>
  </w:style>
  <w:style w:type="paragraph" w:styleId="af">
    <w:name w:val="header"/>
    <w:basedOn w:val="a"/>
    <w:link w:val="af0"/>
    <w:uiPriority w:val="99"/>
    <w:rsid w:val="00526A23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526A23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526A2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26A2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forms/d/e/1FAIpQLSfwpZ-qZlHt6x4Wg5-jo5WfAVLai2tgHxmFa8Qh7AMobwgYxA/viewform?usp=sf_lin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cs.google.com/forms/d/e/1FAIpQLSeqgJurm_4FR-HT4MEjpuzB3O9mClwQJt12x_l6Qy1UlYH-Rw/viewform?usp=sf_lin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ev-centr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64;&#1040;&#1041;&#1051;&#1054;&#1053;&#1067;\&#1064;&#1040;&#1041;&#1051;&#1054;&#1053;&#1067;\&#1057;&#1055;&#1054;-&#1064;&#1040;&#1041;&#1051;&#1054;&#1053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E04ED-1EBD-4C78-9B0A-30F09DF35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СПО-ШАБЛОН</Template>
  <TotalTime>753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2020-12-09T15:32:00Z</cp:lastPrinted>
  <dcterms:created xsi:type="dcterms:W3CDTF">2021-09-16T15:52:00Z</dcterms:created>
  <dcterms:modified xsi:type="dcterms:W3CDTF">2021-09-17T07:20:00Z</dcterms:modified>
</cp:coreProperties>
</file>